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2EE" w:rsidRDefault="00EC12EE" w:rsidP="0024363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5</w:t>
      </w:r>
    </w:p>
    <w:p w:rsidR="00EC12EE" w:rsidRPr="0024363E" w:rsidRDefault="00EC12EE" w:rsidP="0024363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№ 15</w:t>
      </w:r>
    </w:p>
    <w:p w:rsidR="00EC12EE" w:rsidRPr="0024363E" w:rsidRDefault="00EC12EE" w:rsidP="0024363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4363E">
        <w:rPr>
          <w:rFonts w:ascii="Times New Roman" w:hAnsi="Times New Roman"/>
          <w:sz w:val="24"/>
          <w:szCs w:val="24"/>
        </w:rPr>
        <w:t xml:space="preserve">Совета депутатов Петровского сельсовета </w:t>
      </w:r>
    </w:p>
    <w:p w:rsidR="00EC12EE" w:rsidRPr="0024363E" w:rsidRDefault="00EC12EE" w:rsidP="0024363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4363E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</w:p>
    <w:p w:rsidR="00EC12EE" w:rsidRPr="0024363E" w:rsidRDefault="00EC12EE" w:rsidP="0024363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4363E">
        <w:rPr>
          <w:rFonts w:ascii="Times New Roman" w:hAnsi="Times New Roman"/>
          <w:sz w:val="24"/>
          <w:szCs w:val="24"/>
        </w:rPr>
        <w:t>от 02.10.2015г</w:t>
      </w:r>
    </w:p>
    <w:p w:rsidR="00EC12EE" w:rsidRPr="0024363E" w:rsidRDefault="00EC12EE" w:rsidP="00D23C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363E">
        <w:rPr>
          <w:rFonts w:ascii="Times New Roman" w:hAnsi="Times New Roman"/>
          <w:sz w:val="24"/>
          <w:szCs w:val="24"/>
        </w:rPr>
        <w:t xml:space="preserve">СПИСОК ИЗБИРАТЕЛЬНЫХ ОКРУГОВ, </w:t>
      </w:r>
    </w:p>
    <w:p w:rsidR="00EC12EE" w:rsidRPr="0024363E" w:rsidRDefault="00EC12EE" w:rsidP="00D23C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363E">
        <w:rPr>
          <w:rFonts w:ascii="Times New Roman" w:hAnsi="Times New Roman"/>
          <w:sz w:val="24"/>
          <w:szCs w:val="24"/>
        </w:rPr>
        <w:t>ЗАКРЕПЛЕННЫХ ЗА ДЕПУТАТАМИ  ПЕТРОВСКОГО СЕЛЬСОВЕТА ОРДЫНСКОГО РАЙОНА НОВОСИБИРСКОЙ ОБЛАСТИ</w:t>
      </w:r>
    </w:p>
    <w:p w:rsidR="00EC12EE" w:rsidRPr="0024363E" w:rsidRDefault="00EC12EE" w:rsidP="00D23C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2"/>
        <w:gridCol w:w="4676"/>
        <w:gridCol w:w="2801"/>
      </w:tblGrid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№ избирательного округа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Границы избирательного округа</w:t>
            </w:r>
          </w:p>
        </w:tc>
        <w:tc>
          <w:tcPr>
            <w:tcW w:w="2801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ФИО депутата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1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Октябрьская </w:t>
            </w:r>
          </w:p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№1 по №35; с №37 по №40</w:t>
            </w:r>
          </w:p>
        </w:tc>
        <w:tc>
          <w:tcPr>
            <w:tcW w:w="2801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Подлознова Галина Николаевна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2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Октябрьская </w:t>
            </w:r>
          </w:p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№37 по №47</w:t>
            </w:r>
          </w:p>
        </w:tc>
        <w:tc>
          <w:tcPr>
            <w:tcW w:w="2801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Устинов Василий Инокентьевич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3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Октябрьская </w:t>
            </w:r>
          </w:p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№42 по №48</w:t>
            </w:r>
          </w:p>
        </w:tc>
        <w:tc>
          <w:tcPr>
            <w:tcW w:w="2801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Меркулова Ирина Борисовна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4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Октябрьская </w:t>
            </w:r>
          </w:p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№49 по №65</w:t>
            </w:r>
          </w:p>
        </w:tc>
        <w:tc>
          <w:tcPr>
            <w:tcW w:w="2801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Шайдурова Светлана Ивановна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5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Октябрьская </w:t>
            </w:r>
          </w:p>
          <w:p w:rsidR="00EC12EE" w:rsidRPr="0024363E" w:rsidRDefault="00EC12EE" w:rsidP="00152B75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№56 по №62; с №67 по №73</w:t>
            </w:r>
          </w:p>
        </w:tc>
        <w:tc>
          <w:tcPr>
            <w:tcW w:w="2801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Балесная Александра Александровна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6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Октябрьская </w:t>
            </w:r>
          </w:p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№64 по №86</w:t>
            </w:r>
          </w:p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>л. Первомайская</w:t>
            </w:r>
          </w:p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 xml:space="preserve"> с №1 по № 23; с №2 по №38</w:t>
            </w:r>
          </w:p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пер. Первомайский с №2 по №3</w:t>
            </w:r>
          </w:p>
        </w:tc>
        <w:tc>
          <w:tcPr>
            <w:tcW w:w="2801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Иванченко Светлана Владимировна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7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Октябрьская </w:t>
            </w:r>
          </w:p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№2 по №20</w:t>
            </w:r>
          </w:p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Ул. Садовая</w:t>
            </w:r>
          </w:p>
          <w:p w:rsidR="00EC12EE" w:rsidRPr="0024363E" w:rsidRDefault="00EC12EE" w:rsidP="005C617D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 xml:space="preserve"> с №1 по № 19; с №2 по №28</w:t>
            </w:r>
          </w:p>
          <w:p w:rsidR="00EC12EE" w:rsidRPr="0024363E" w:rsidRDefault="00EC12EE" w:rsidP="005C617D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Космическая </w:t>
            </w:r>
          </w:p>
          <w:p w:rsidR="00EC12EE" w:rsidRPr="0024363E" w:rsidRDefault="00EC12EE" w:rsidP="005C617D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№1 по №21; с №2 по №20</w:t>
            </w:r>
          </w:p>
        </w:tc>
        <w:tc>
          <w:tcPr>
            <w:tcW w:w="2801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Цыганкова Галина Дмитриевна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8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Шилова </w:t>
            </w:r>
          </w:p>
          <w:p w:rsidR="00EC12EE" w:rsidRPr="0024363E" w:rsidRDefault="00EC12EE" w:rsidP="005C617D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№1 по №37; с №16 по №38</w:t>
            </w:r>
          </w:p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>л. Матрасовых</w:t>
            </w:r>
          </w:p>
          <w:p w:rsidR="00EC12EE" w:rsidRPr="0024363E" w:rsidRDefault="00EC12EE" w:rsidP="005C617D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 xml:space="preserve"> с №1 по №21</w:t>
            </w:r>
          </w:p>
        </w:tc>
        <w:tc>
          <w:tcPr>
            <w:tcW w:w="2801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Головина Татьяна Николаевна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9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Шилова </w:t>
            </w:r>
          </w:p>
          <w:p w:rsidR="00EC12EE" w:rsidRPr="0024363E" w:rsidRDefault="00EC12EE" w:rsidP="005C617D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№2 по №14</w:t>
            </w:r>
          </w:p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>л. Юбилейная</w:t>
            </w:r>
          </w:p>
          <w:p w:rsidR="00EC12EE" w:rsidRPr="0024363E" w:rsidRDefault="00EC12EE" w:rsidP="005C617D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 xml:space="preserve"> с №1 по №25; с №2 по №20</w:t>
            </w:r>
          </w:p>
          <w:p w:rsidR="00EC12EE" w:rsidRPr="0024363E" w:rsidRDefault="00EC12EE" w:rsidP="005C617D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пер. Школьный №1</w:t>
            </w:r>
          </w:p>
        </w:tc>
        <w:tc>
          <w:tcPr>
            <w:tcW w:w="2801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Осинцев Александр Вячеславович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10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Октябрьская </w:t>
            </w:r>
          </w:p>
          <w:p w:rsidR="00EC12EE" w:rsidRPr="0024363E" w:rsidRDefault="00EC12EE" w:rsidP="00537048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№88 по №110; с №75 по №115</w:t>
            </w:r>
          </w:p>
          <w:p w:rsidR="00EC12EE" w:rsidRPr="0024363E" w:rsidRDefault="00EC12EE" w:rsidP="005C617D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>л. Матрасовых</w:t>
            </w:r>
          </w:p>
          <w:p w:rsidR="00EC12EE" w:rsidRPr="0024363E" w:rsidRDefault="00EC12EE" w:rsidP="005C617D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 xml:space="preserve"> с №2 по №18;</w:t>
            </w:r>
          </w:p>
          <w:p w:rsidR="00EC12EE" w:rsidRPr="0024363E" w:rsidRDefault="00EC12EE" w:rsidP="00513626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пер. Партизанский с №1 по №9, №2</w:t>
            </w:r>
          </w:p>
        </w:tc>
        <w:tc>
          <w:tcPr>
            <w:tcW w:w="2801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Шмидт Игорь Давыдович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11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п. Борисовский;</w:t>
            </w:r>
          </w:p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п. Бугринская Роща</w:t>
            </w:r>
          </w:p>
        </w:tc>
        <w:tc>
          <w:tcPr>
            <w:tcW w:w="2801" w:type="dxa"/>
            <w:vAlign w:val="center"/>
          </w:tcPr>
          <w:p w:rsidR="00EC12EE" w:rsidRPr="0024363E" w:rsidRDefault="00EC12EE" w:rsidP="004149C7">
            <w:pPr>
              <w:pStyle w:val="BodyText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Болотина Олеся Сергеевна</w:t>
            </w:r>
          </w:p>
        </w:tc>
      </w:tr>
    </w:tbl>
    <w:p w:rsidR="00EC12EE" w:rsidRPr="0024363E" w:rsidRDefault="00EC12EE" w:rsidP="00D23C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2EE" w:rsidRPr="0024363E" w:rsidRDefault="00EC12EE" w:rsidP="00D23C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2EE" w:rsidRPr="0024363E" w:rsidRDefault="00EC12EE" w:rsidP="002F52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63E">
        <w:rPr>
          <w:rFonts w:ascii="Times New Roman" w:hAnsi="Times New Roman"/>
          <w:sz w:val="24"/>
          <w:szCs w:val="24"/>
        </w:rPr>
        <w:t xml:space="preserve">Председатель Совета депутатов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24363E">
        <w:rPr>
          <w:rFonts w:ascii="Times New Roman" w:hAnsi="Times New Roman"/>
          <w:sz w:val="24"/>
          <w:szCs w:val="24"/>
        </w:rPr>
        <w:t xml:space="preserve">          Цыганкова Г.Д.                        </w:t>
      </w:r>
    </w:p>
    <w:p w:rsidR="00EC12EE" w:rsidRPr="0024363E" w:rsidRDefault="00EC12EE" w:rsidP="002F529F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63E">
        <w:rPr>
          <w:rFonts w:ascii="Times New Roman" w:hAnsi="Times New Roman"/>
          <w:sz w:val="24"/>
          <w:szCs w:val="24"/>
        </w:rPr>
        <w:t xml:space="preserve">Петровского сельсовета                                                                </w:t>
      </w:r>
    </w:p>
    <w:p w:rsidR="00EC12EE" w:rsidRPr="0024363E" w:rsidRDefault="00EC12EE" w:rsidP="002F52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63E">
        <w:rPr>
          <w:rFonts w:ascii="Times New Roman" w:hAnsi="Times New Roman"/>
          <w:sz w:val="24"/>
          <w:szCs w:val="24"/>
        </w:rPr>
        <w:t>Ордынского района</w:t>
      </w:r>
      <w:r w:rsidRPr="0024363E">
        <w:rPr>
          <w:rFonts w:ascii="Times New Roman" w:hAnsi="Times New Roman"/>
          <w:sz w:val="24"/>
          <w:szCs w:val="24"/>
        </w:rPr>
        <w:tab/>
        <w:t>Новосибирской облас</w:t>
      </w:r>
      <w:r>
        <w:rPr>
          <w:rFonts w:ascii="Times New Roman" w:hAnsi="Times New Roman"/>
          <w:sz w:val="24"/>
          <w:szCs w:val="24"/>
        </w:rPr>
        <w:t>ти</w:t>
      </w:r>
    </w:p>
    <w:p w:rsidR="00EC12EE" w:rsidRPr="0024363E" w:rsidRDefault="00EC12EE" w:rsidP="00243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C12EE" w:rsidRPr="0024363E" w:rsidSect="0024363E">
      <w:pgSz w:w="11906" w:h="16838"/>
      <w:pgMar w:top="1134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16676"/>
    <w:rsid w:val="000355A4"/>
    <w:rsid w:val="00050E56"/>
    <w:rsid w:val="000569D1"/>
    <w:rsid w:val="000616C3"/>
    <w:rsid w:val="000917C4"/>
    <w:rsid w:val="000A046A"/>
    <w:rsid w:val="000A4D4C"/>
    <w:rsid w:val="00106C6B"/>
    <w:rsid w:val="00126960"/>
    <w:rsid w:val="00151919"/>
    <w:rsid w:val="00152B75"/>
    <w:rsid w:val="001533F4"/>
    <w:rsid w:val="001D3315"/>
    <w:rsid w:val="001E17DF"/>
    <w:rsid w:val="001E7885"/>
    <w:rsid w:val="00201F7C"/>
    <w:rsid w:val="00207F86"/>
    <w:rsid w:val="00210036"/>
    <w:rsid w:val="00212FCE"/>
    <w:rsid w:val="00233D71"/>
    <w:rsid w:val="00236275"/>
    <w:rsid w:val="0024363E"/>
    <w:rsid w:val="002737C0"/>
    <w:rsid w:val="00290D63"/>
    <w:rsid w:val="002F529F"/>
    <w:rsid w:val="0033097B"/>
    <w:rsid w:val="003464F5"/>
    <w:rsid w:val="00347DD9"/>
    <w:rsid w:val="00384B50"/>
    <w:rsid w:val="003C3DA9"/>
    <w:rsid w:val="004074D3"/>
    <w:rsid w:val="00411A6A"/>
    <w:rsid w:val="00412B0F"/>
    <w:rsid w:val="00412CC8"/>
    <w:rsid w:val="004149C7"/>
    <w:rsid w:val="00452430"/>
    <w:rsid w:val="00497737"/>
    <w:rsid w:val="004A1698"/>
    <w:rsid w:val="004A4028"/>
    <w:rsid w:val="004C5A83"/>
    <w:rsid w:val="004C61C0"/>
    <w:rsid w:val="00506B0C"/>
    <w:rsid w:val="00513626"/>
    <w:rsid w:val="00537048"/>
    <w:rsid w:val="00562AC2"/>
    <w:rsid w:val="00570E1F"/>
    <w:rsid w:val="00577FA8"/>
    <w:rsid w:val="0058277B"/>
    <w:rsid w:val="005C617D"/>
    <w:rsid w:val="00601ACF"/>
    <w:rsid w:val="006059EE"/>
    <w:rsid w:val="0065071A"/>
    <w:rsid w:val="0065131C"/>
    <w:rsid w:val="00663BD8"/>
    <w:rsid w:val="0067485C"/>
    <w:rsid w:val="00696E7B"/>
    <w:rsid w:val="00697082"/>
    <w:rsid w:val="006C2EE7"/>
    <w:rsid w:val="006F43A8"/>
    <w:rsid w:val="006F627B"/>
    <w:rsid w:val="00705A5A"/>
    <w:rsid w:val="00707D7B"/>
    <w:rsid w:val="007122F4"/>
    <w:rsid w:val="007255B8"/>
    <w:rsid w:val="00744D91"/>
    <w:rsid w:val="0075440A"/>
    <w:rsid w:val="00764802"/>
    <w:rsid w:val="007748F2"/>
    <w:rsid w:val="007773B0"/>
    <w:rsid w:val="007939A6"/>
    <w:rsid w:val="00795A9E"/>
    <w:rsid w:val="007B0AFC"/>
    <w:rsid w:val="007C1552"/>
    <w:rsid w:val="007C1861"/>
    <w:rsid w:val="007E330C"/>
    <w:rsid w:val="00831860"/>
    <w:rsid w:val="00834A6C"/>
    <w:rsid w:val="00851A6A"/>
    <w:rsid w:val="00853395"/>
    <w:rsid w:val="00885240"/>
    <w:rsid w:val="008B304E"/>
    <w:rsid w:val="008C5F5D"/>
    <w:rsid w:val="008D059C"/>
    <w:rsid w:val="008E345A"/>
    <w:rsid w:val="00903312"/>
    <w:rsid w:val="0093349A"/>
    <w:rsid w:val="009A4919"/>
    <w:rsid w:val="009D32C7"/>
    <w:rsid w:val="009E056B"/>
    <w:rsid w:val="009E50E1"/>
    <w:rsid w:val="00A267FB"/>
    <w:rsid w:val="00A532BB"/>
    <w:rsid w:val="00A6048A"/>
    <w:rsid w:val="00A65C81"/>
    <w:rsid w:val="00B020F9"/>
    <w:rsid w:val="00B30B9B"/>
    <w:rsid w:val="00B34087"/>
    <w:rsid w:val="00B40DA5"/>
    <w:rsid w:val="00BE20A1"/>
    <w:rsid w:val="00BE47F3"/>
    <w:rsid w:val="00C06CC3"/>
    <w:rsid w:val="00C22DED"/>
    <w:rsid w:val="00C32263"/>
    <w:rsid w:val="00C673A0"/>
    <w:rsid w:val="00C7038C"/>
    <w:rsid w:val="00C815AF"/>
    <w:rsid w:val="00CB20DD"/>
    <w:rsid w:val="00CE753A"/>
    <w:rsid w:val="00CF6918"/>
    <w:rsid w:val="00D23C2C"/>
    <w:rsid w:val="00D30BF4"/>
    <w:rsid w:val="00D35493"/>
    <w:rsid w:val="00D45FF7"/>
    <w:rsid w:val="00D82B3D"/>
    <w:rsid w:val="00DB066C"/>
    <w:rsid w:val="00DC77DF"/>
    <w:rsid w:val="00E4219B"/>
    <w:rsid w:val="00E44938"/>
    <w:rsid w:val="00E64A44"/>
    <w:rsid w:val="00E8453F"/>
    <w:rsid w:val="00E8710A"/>
    <w:rsid w:val="00EB6BBC"/>
    <w:rsid w:val="00EC12EE"/>
    <w:rsid w:val="00EE491F"/>
    <w:rsid w:val="00EF1D84"/>
    <w:rsid w:val="00F332A2"/>
    <w:rsid w:val="00F41F4A"/>
    <w:rsid w:val="00F4238E"/>
    <w:rsid w:val="00F745EE"/>
    <w:rsid w:val="00F75714"/>
    <w:rsid w:val="00F7661A"/>
    <w:rsid w:val="00FC0651"/>
    <w:rsid w:val="00FE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4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30BF4"/>
    <w:rPr>
      <w:rFonts w:ascii="Times New Roman" w:hAnsi="Times New Roman" w:cs="Times New Roman"/>
      <w:sz w:val="16"/>
      <w:szCs w:val="16"/>
    </w:rPr>
  </w:style>
  <w:style w:type="table" w:styleId="TableGrid">
    <w:name w:val="Table Grid"/>
    <w:basedOn w:val="TableNormal"/>
    <w:uiPriority w:val="99"/>
    <w:locked/>
    <w:rsid w:val="008C5F5D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76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277</Words>
  <Characters>1579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Сельсовет</cp:lastModifiedBy>
  <cp:revision>5</cp:revision>
  <cp:lastPrinted>2015-11-19T04:29:00Z</cp:lastPrinted>
  <dcterms:created xsi:type="dcterms:W3CDTF">2005-10-29T21:27:00Z</dcterms:created>
  <dcterms:modified xsi:type="dcterms:W3CDTF">2015-11-19T04:29:00Z</dcterms:modified>
</cp:coreProperties>
</file>